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D5A95" w14:textId="1F864B7C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#95-e</w:t>
      </w:r>
      <w:r>
        <w:rPr>
          <w:b/>
          <w:noProof/>
          <w:color w:val="000000"/>
          <w:sz w:val="24"/>
          <w:lang w:val="de-DE"/>
        </w:rPr>
        <w:tab/>
      </w:r>
      <w:r w:rsidR="009F13AC" w:rsidRPr="009F13AC">
        <w:rPr>
          <w:b/>
          <w:noProof/>
          <w:color w:val="000000"/>
          <w:sz w:val="24"/>
          <w:lang w:val="de-DE"/>
        </w:rPr>
        <w:t>RP-22063</w:t>
      </w:r>
      <w:r w:rsidR="00340AF6">
        <w:rPr>
          <w:b/>
          <w:noProof/>
          <w:color w:val="000000"/>
          <w:sz w:val="24"/>
          <w:lang w:val="de-DE"/>
        </w:rPr>
        <w:t>3</w:t>
      </w:r>
    </w:p>
    <w:p w14:paraId="5048EFC7" w14:textId="77777777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Electronic Meeting, March 17 - 23, 2022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>(revision of RP-213591)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7AFEF51E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7A673869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9.2.3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a9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D5372" w14:textId="77777777" w:rsidR="00CA23C6" w:rsidRDefault="00CA23C6">
      <w:r>
        <w:separator/>
      </w:r>
    </w:p>
  </w:endnote>
  <w:endnote w:type="continuationSeparator" w:id="0">
    <w:p w14:paraId="354A2262" w14:textId="77777777" w:rsidR="00CA23C6" w:rsidRDefault="00CA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92483" w14:textId="77777777" w:rsidR="00CA23C6" w:rsidRDefault="00CA23C6">
      <w:r>
        <w:separator/>
      </w:r>
    </w:p>
  </w:footnote>
  <w:footnote w:type="continuationSeparator" w:id="0">
    <w:p w14:paraId="6E10014B" w14:textId="77777777" w:rsidR="00CA23C6" w:rsidRDefault="00CA2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D70AC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0AF6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D7E"/>
    <w:rsid w:val="006A0DB3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13AC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23C6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857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82</cp:revision>
  <cp:lastPrinted>2000-02-29T03:31:00Z</cp:lastPrinted>
  <dcterms:created xsi:type="dcterms:W3CDTF">2021-10-29T12:41:00Z</dcterms:created>
  <dcterms:modified xsi:type="dcterms:W3CDTF">2022-03-10T10:03:00Z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